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Pr="00CA7A16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6D7453A" w14:textId="77777777" w:rsidR="00036757" w:rsidRPr="00CA7A16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28A1168A" w14:textId="6014DA1E" w:rsidR="00980F83" w:rsidRPr="00A46AA2" w:rsidRDefault="00CD4C7E" w:rsidP="00CD4C7E">
      <w:pPr>
        <w:pStyle w:val="Stopka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Załącznik nr 4 - </w:t>
      </w:r>
      <w:r w:rsidR="00980F83">
        <w:rPr>
          <w:rFonts w:ascii="Arial" w:hAnsi="Arial" w:cs="Arial"/>
          <w:b/>
          <w:bCs/>
          <w:sz w:val="22"/>
        </w:rPr>
        <w:t xml:space="preserve">Doświadczenie personelu </w:t>
      </w:r>
      <w:r w:rsidR="00EA6688">
        <w:rPr>
          <w:rFonts w:ascii="Arial" w:hAnsi="Arial" w:cs="Arial"/>
          <w:b/>
          <w:bCs/>
          <w:sz w:val="22"/>
        </w:rPr>
        <w:t xml:space="preserve">- </w:t>
      </w:r>
      <w:r w:rsidR="00EA6688" w:rsidRPr="00EA6688">
        <w:rPr>
          <w:rFonts w:ascii="Arial" w:hAnsi="Arial" w:cs="Arial"/>
          <w:b/>
          <w:bCs/>
          <w:sz w:val="22"/>
        </w:rPr>
        <w:t>OPAC/2/000023/26</w:t>
      </w:r>
    </w:p>
    <w:p w14:paraId="46EA72CA" w14:textId="77777777" w:rsidR="00980F83" w:rsidRDefault="00980F83" w:rsidP="00980F83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Arial" w:hAnsi="Arial" w:cs="Arial"/>
          <w:b/>
          <w:bCs/>
          <w:sz w:val="22"/>
        </w:rPr>
      </w:pPr>
    </w:p>
    <w:p w14:paraId="2B42943D" w14:textId="77777777" w:rsidR="00980F83" w:rsidRPr="00A46AA2" w:rsidRDefault="00980F83" w:rsidP="00980F83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Arial" w:hAnsi="Arial" w:cs="Arial"/>
          <w:b/>
          <w:bCs/>
          <w:sz w:val="22"/>
        </w:rPr>
      </w:pPr>
    </w:p>
    <w:p w14:paraId="343DAE5E" w14:textId="77777777" w:rsidR="00980F83" w:rsidRPr="004509AB" w:rsidRDefault="00980F83" w:rsidP="00980F83">
      <w:pPr>
        <w:spacing w:after="0"/>
        <w:ind w:left="357"/>
        <w:rPr>
          <w:rFonts w:ascii="Arial" w:hAnsi="Arial" w:cs="Arial"/>
          <w:sz w:val="22"/>
        </w:rPr>
      </w:pPr>
      <w:r w:rsidRPr="004509AB">
        <w:rPr>
          <w:rFonts w:ascii="Arial" w:hAnsi="Arial" w:cs="Arial"/>
          <w:sz w:val="22"/>
        </w:rPr>
        <w:t>Ja niżej podpisany ……………………………………………………………………………………......</w:t>
      </w:r>
    </w:p>
    <w:p w14:paraId="3D572D8E" w14:textId="77777777" w:rsidR="00980F83" w:rsidRPr="004509AB" w:rsidRDefault="00980F83" w:rsidP="00980F83">
      <w:pPr>
        <w:spacing w:after="0" w:line="360" w:lineRule="auto"/>
        <w:ind w:left="357"/>
        <w:jc w:val="center"/>
        <w:rPr>
          <w:rFonts w:ascii="Arial" w:hAnsi="Arial" w:cs="Arial"/>
          <w:i/>
          <w:sz w:val="18"/>
          <w:szCs w:val="18"/>
        </w:rPr>
      </w:pPr>
      <w:r w:rsidRPr="004509AB">
        <w:rPr>
          <w:rFonts w:ascii="Arial" w:hAnsi="Arial" w:cs="Arial"/>
          <w:i/>
          <w:sz w:val="22"/>
        </w:rPr>
        <w:t xml:space="preserve">        </w:t>
      </w:r>
      <w:r w:rsidRPr="004509AB">
        <w:rPr>
          <w:rFonts w:ascii="Arial" w:hAnsi="Arial" w:cs="Arial"/>
          <w:i/>
          <w:sz w:val="18"/>
          <w:szCs w:val="18"/>
        </w:rPr>
        <w:t xml:space="preserve"> (imię i nazwisko osoby składającej ofertę)</w:t>
      </w:r>
    </w:p>
    <w:p w14:paraId="547B7F85" w14:textId="77777777" w:rsidR="00980F83" w:rsidRPr="004509AB" w:rsidRDefault="00980F83" w:rsidP="00980F83">
      <w:pPr>
        <w:spacing w:after="0"/>
        <w:ind w:left="357"/>
        <w:rPr>
          <w:rFonts w:ascii="Arial" w:hAnsi="Arial" w:cs="Arial"/>
          <w:sz w:val="22"/>
        </w:rPr>
      </w:pPr>
      <w:r w:rsidRPr="004509AB">
        <w:rPr>
          <w:rFonts w:ascii="Arial" w:hAnsi="Arial" w:cs="Arial"/>
          <w:sz w:val="22"/>
        </w:rPr>
        <w:t>działając w imieniu i na rzecz  …………………………………………………………………………..</w:t>
      </w:r>
    </w:p>
    <w:p w14:paraId="20D7F07A" w14:textId="77777777" w:rsidR="00980F83" w:rsidRPr="004509AB" w:rsidRDefault="00980F83" w:rsidP="00980F83">
      <w:pPr>
        <w:spacing w:after="0"/>
        <w:ind w:left="357"/>
        <w:jc w:val="center"/>
        <w:rPr>
          <w:rFonts w:ascii="Arial" w:hAnsi="Arial" w:cs="Arial"/>
          <w:i/>
          <w:sz w:val="18"/>
          <w:szCs w:val="18"/>
        </w:rPr>
      </w:pPr>
      <w:r w:rsidRPr="004509AB">
        <w:rPr>
          <w:rFonts w:ascii="Arial" w:hAnsi="Arial" w:cs="Arial"/>
          <w:i/>
          <w:sz w:val="18"/>
          <w:szCs w:val="18"/>
        </w:rPr>
        <w:t xml:space="preserve">            (nazwa i adres firmy)</w:t>
      </w:r>
    </w:p>
    <w:p w14:paraId="17314606" w14:textId="77777777" w:rsidR="00980F83" w:rsidRPr="004509AB" w:rsidRDefault="00980F83" w:rsidP="00980F83">
      <w:pPr>
        <w:spacing w:after="0" w:line="259" w:lineRule="auto"/>
        <w:ind w:left="357"/>
        <w:rPr>
          <w:rFonts w:ascii="Arial" w:hAnsi="Arial" w:cs="Arial"/>
          <w:sz w:val="22"/>
        </w:rPr>
      </w:pPr>
      <w:r w:rsidRPr="004509AB">
        <w:rPr>
          <w:rFonts w:ascii="Arial" w:hAnsi="Arial" w:cs="Arial"/>
          <w:sz w:val="22"/>
        </w:rPr>
        <w:t xml:space="preserve">w odpowiedzi na ogłoszenie przedstawiam niniejszą </w:t>
      </w:r>
      <w:r>
        <w:rPr>
          <w:rFonts w:ascii="Arial" w:hAnsi="Arial" w:cs="Arial"/>
          <w:sz w:val="22"/>
        </w:rPr>
        <w:t xml:space="preserve">informację </w:t>
      </w:r>
      <w:r w:rsidRPr="00A46AA2">
        <w:rPr>
          <w:rFonts w:ascii="Arial" w:hAnsi="Arial" w:cs="Arial"/>
          <w:sz w:val="22"/>
        </w:rPr>
        <w:t>dot</w:t>
      </w:r>
      <w:r>
        <w:rPr>
          <w:rFonts w:ascii="Arial" w:hAnsi="Arial" w:cs="Arial"/>
          <w:sz w:val="22"/>
        </w:rPr>
        <w:t>yczącą</w:t>
      </w:r>
      <w:r w:rsidRPr="00A46AA2">
        <w:rPr>
          <w:rFonts w:ascii="Arial" w:hAnsi="Arial" w:cs="Arial"/>
          <w:sz w:val="22"/>
        </w:rPr>
        <w:t xml:space="preserve"> kompetencji personelu</w:t>
      </w:r>
      <w:r w:rsidRPr="004509AB">
        <w:rPr>
          <w:rFonts w:ascii="Arial" w:hAnsi="Arial" w:cs="Arial"/>
          <w:sz w:val="22"/>
        </w:rPr>
        <w:t xml:space="preserve">: </w:t>
      </w:r>
    </w:p>
    <w:p w14:paraId="58581584" w14:textId="77777777" w:rsidR="00980F83" w:rsidRPr="00A46AA2" w:rsidRDefault="00980F83" w:rsidP="00980F83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3164"/>
        <w:gridCol w:w="4678"/>
        <w:gridCol w:w="1567"/>
      </w:tblGrid>
      <w:tr w:rsidR="00980F83" w:rsidRPr="00A46AA2" w14:paraId="1EEB244E" w14:textId="77777777" w:rsidTr="00980F83">
        <w:trPr>
          <w:trHeight w:val="1238"/>
          <w:jc w:val="center"/>
        </w:trPr>
        <w:tc>
          <w:tcPr>
            <w:tcW w:w="213" w:type="pct"/>
            <w:vAlign w:val="center"/>
          </w:tcPr>
          <w:p w14:paraId="463E51C7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 w:rsidRPr="00A46AA2">
              <w:rPr>
                <w:rFonts w:ascii="Arial" w:hAnsi="Arial" w:cs="Arial"/>
                <w:sz w:val="22"/>
              </w:rPr>
              <w:t>Lp.</w:t>
            </w:r>
          </w:p>
        </w:tc>
        <w:tc>
          <w:tcPr>
            <w:tcW w:w="1610" w:type="pct"/>
            <w:vAlign w:val="center"/>
          </w:tcPr>
          <w:p w14:paraId="5FD41D8D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 w:rsidRPr="00A46AA2">
              <w:rPr>
                <w:rFonts w:ascii="Arial" w:hAnsi="Arial" w:cs="Arial"/>
                <w:sz w:val="22"/>
              </w:rPr>
              <w:t>Imię i nazwisko</w:t>
            </w:r>
          </w:p>
        </w:tc>
        <w:tc>
          <w:tcPr>
            <w:tcW w:w="2378" w:type="pct"/>
            <w:vAlign w:val="center"/>
          </w:tcPr>
          <w:p w14:paraId="677E9764" w14:textId="0CBDFA2A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Krótki o</w:t>
            </w:r>
            <w:r w:rsidRPr="00A46AA2">
              <w:rPr>
                <w:rFonts w:ascii="Arial" w:hAnsi="Arial" w:cs="Arial"/>
                <w:sz w:val="22"/>
              </w:rPr>
              <w:t>pis doświadcz</w:t>
            </w:r>
            <w:r>
              <w:rPr>
                <w:rFonts w:ascii="Arial" w:hAnsi="Arial" w:cs="Arial"/>
                <w:sz w:val="22"/>
              </w:rPr>
              <w:t>e</w:t>
            </w:r>
            <w:r w:rsidRPr="00A46AA2">
              <w:rPr>
                <w:rFonts w:ascii="Arial" w:hAnsi="Arial" w:cs="Arial"/>
                <w:sz w:val="22"/>
              </w:rPr>
              <w:t>ni</w:t>
            </w:r>
            <w:r>
              <w:rPr>
                <w:rFonts w:ascii="Arial" w:hAnsi="Arial" w:cs="Arial"/>
                <w:sz w:val="22"/>
              </w:rPr>
              <w:t>a</w:t>
            </w:r>
            <w:r w:rsidRPr="00A46AA2">
              <w:rPr>
                <w:rFonts w:ascii="Arial" w:hAnsi="Arial" w:cs="Arial"/>
                <w:sz w:val="22"/>
              </w:rPr>
              <w:t xml:space="preserve"> i kompetencji dotycząc</w:t>
            </w:r>
            <w:r>
              <w:rPr>
                <w:rFonts w:ascii="Arial" w:hAnsi="Arial" w:cs="Arial"/>
                <w:sz w:val="22"/>
              </w:rPr>
              <w:t>ych</w:t>
            </w:r>
            <w:r w:rsidRPr="00A46AA2">
              <w:rPr>
                <w:rFonts w:ascii="Arial" w:hAnsi="Arial" w:cs="Arial"/>
                <w:sz w:val="22"/>
              </w:rPr>
              <w:t xml:space="preserve"> </w:t>
            </w:r>
            <w:r w:rsidR="00EA6688">
              <w:rPr>
                <w:rFonts w:ascii="Arial" w:hAnsi="Arial" w:cs="Arial"/>
                <w:sz w:val="22"/>
              </w:rPr>
              <w:t xml:space="preserve">usługi </w:t>
            </w:r>
            <w:r w:rsidRPr="00A46AA2">
              <w:rPr>
                <w:rFonts w:ascii="Arial" w:hAnsi="Arial" w:cs="Arial"/>
                <w:sz w:val="22"/>
              </w:rPr>
              <w:t xml:space="preserve">utrzymania </w:t>
            </w:r>
            <w:r w:rsidR="00EA6688">
              <w:rPr>
                <w:rFonts w:ascii="Arial" w:hAnsi="Arial" w:cs="Arial"/>
                <w:sz w:val="22"/>
              </w:rPr>
              <w:t xml:space="preserve">lub/i </w:t>
            </w:r>
            <w:r w:rsidR="00EA6688" w:rsidRPr="00A46AA2">
              <w:rPr>
                <w:rFonts w:ascii="Arial" w:hAnsi="Arial" w:cs="Arial"/>
                <w:sz w:val="22"/>
              </w:rPr>
              <w:t xml:space="preserve">usług rozwoju </w:t>
            </w:r>
            <w:r>
              <w:rPr>
                <w:rFonts w:ascii="Arial" w:hAnsi="Arial" w:cs="Arial"/>
                <w:sz w:val="22"/>
              </w:rPr>
              <w:t xml:space="preserve">wtyczki </w:t>
            </w:r>
            <w:r w:rsidR="00EA6688" w:rsidRPr="00EA6688">
              <w:rPr>
                <w:rFonts w:ascii="Arial" w:hAnsi="Arial" w:cs="Arial"/>
                <w:sz w:val="22"/>
              </w:rPr>
              <w:t>do platformy e-commerce PrestaShop</w:t>
            </w:r>
            <w:r w:rsidR="00EA6688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800" w:type="pct"/>
            <w:vAlign w:val="center"/>
          </w:tcPr>
          <w:p w14:paraId="7E82CA1D" w14:textId="77777777" w:rsidR="00980F83" w:rsidRPr="00E36F7A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6F7A">
              <w:rPr>
                <w:rFonts w:ascii="Arial" w:hAnsi="Arial" w:cs="Arial"/>
                <w:sz w:val="18"/>
                <w:szCs w:val="18"/>
              </w:rPr>
              <w:t xml:space="preserve">Oświadczenie zapewnienia udziału tych osób </w:t>
            </w:r>
            <w:r w:rsidRPr="00E36F7A">
              <w:rPr>
                <w:rFonts w:ascii="Arial" w:hAnsi="Arial" w:cs="Arial"/>
                <w:sz w:val="18"/>
                <w:szCs w:val="18"/>
              </w:rPr>
              <w:br/>
              <w:t>w realizacji zamówień w ramach umowy ramowej.</w:t>
            </w:r>
          </w:p>
          <w:p w14:paraId="7A90C539" w14:textId="77777777" w:rsidR="00980F83" w:rsidRPr="00E36F7A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F7A">
              <w:rPr>
                <w:rFonts w:ascii="Arial" w:hAnsi="Arial" w:cs="Arial"/>
                <w:b/>
                <w:bCs/>
                <w:sz w:val="18"/>
                <w:szCs w:val="18"/>
              </w:rPr>
              <w:t>TAK/NIE</w:t>
            </w:r>
          </w:p>
        </w:tc>
      </w:tr>
      <w:tr w:rsidR="00980F83" w:rsidRPr="00A46AA2" w14:paraId="7A400499" w14:textId="77777777" w:rsidTr="00980F83">
        <w:trPr>
          <w:trHeight w:val="405"/>
          <w:jc w:val="center"/>
        </w:trPr>
        <w:tc>
          <w:tcPr>
            <w:tcW w:w="213" w:type="pct"/>
            <w:vAlign w:val="center"/>
          </w:tcPr>
          <w:p w14:paraId="3DDC7CE8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 w:rsidRPr="00A46AA2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610" w:type="pct"/>
          </w:tcPr>
          <w:p w14:paraId="4EB0AF71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378" w:type="pct"/>
          </w:tcPr>
          <w:p w14:paraId="6B474FC0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800" w:type="pct"/>
          </w:tcPr>
          <w:p w14:paraId="29CB6074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980F83" w:rsidRPr="00A46AA2" w14:paraId="28D345F9" w14:textId="77777777" w:rsidTr="00980F83">
        <w:trPr>
          <w:trHeight w:val="405"/>
          <w:jc w:val="center"/>
        </w:trPr>
        <w:tc>
          <w:tcPr>
            <w:tcW w:w="213" w:type="pct"/>
            <w:vAlign w:val="center"/>
          </w:tcPr>
          <w:p w14:paraId="04FD6636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 w:rsidRPr="00A46AA2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610" w:type="pct"/>
          </w:tcPr>
          <w:p w14:paraId="0846C637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378" w:type="pct"/>
          </w:tcPr>
          <w:p w14:paraId="1E2EDFFC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800" w:type="pct"/>
          </w:tcPr>
          <w:p w14:paraId="07537C46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980F83" w:rsidRPr="00A46AA2" w14:paraId="4FAE3756" w14:textId="77777777" w:rsidTr="00980F83">
        <w:trPr>
          <w:trHeight w:val="405"/>
          <w:jc w:val="center"/>
        </w:trPr>
        <w:tc>
          <w:tcPr>
            <w:tcW w:w="213" w:type="pct"/>
            <w:vAlign w:val="center"/>
          </w:tcPr>
          <w:p w14:paraId="4C30324E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 w:rsidRPr="00A46AA2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610" w:type="pct"/>
          </w:tcPr>
          <w:p w14:paraId="7006B3CC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378" w:type="pct"/>
          </w:tcPr>
          <w:p w14:paraId="4C2C94AA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800" w:type="pct"/>
          </w:tcPr>
          <w:p w14:paraId="65502BD3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980F83" w:rsidRPr="00A46AA2" w14:paraId="22342FC3" w14:textId="77777777" w:rsidTr="00980F83">
        <w:trPr>
          <w:trHeight w:val="425"/>
          <w:jc w:val="center"/>
        </w:trPr>
        <w:tc>
          <w:tcPr>
            <w:tcW w:w="213" w:type="pct"/>
            <w:vAlign w:val="center"/>
          </w:tcPr>
          <w:p w14:paraId="698DB77B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 w:rsidRPr="00A46AA2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610" w:type="pct"/>
          </w:tcPr>
          <w:p w14:paraId="7CC4D055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378" w:type="pct"/>
          </w:tcPr>
          <w:p w14:paraId="2579473D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800" w:type="pct"/>
          </w:tcPr>
          <w:p w14:paraId="38AEBA77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980F83" w:rsidRPr="00A46AA2" w14:paraId="5F7B0B48" w14:textId="77777777" w:rsidTr="00980F83">
        <w:trPr>
          <w:trHeight w:val="425"/>
          <w:jc w:val="center"/>
        </w:trPr>
        <w:tc>
          <w:tcPr>
            <w:tcW w:w="213" w:type="pct"/>
            <w:vAlign w:val="center"/>
          </w:tcPr>
          <w:p w14:paraId="47191F16" w14:textId="77777777" w:rsidR="00980F83" w:rsidRPr="00A46AA2" w:rsidRDefault="00980F83" w:rsidP="003C766C">
            <w:pPr>
              <w:spacing w:after="0"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610" w:type="pct"/>
          </w:tcPr>
          <w:p w14:paraId="29CA6144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378" w:type="pct"/>
          </w:tcPr>
          <w:p w14:paraId="5402321D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800" w:type="pct"/>
          </w:tcPr>
          <w:p w14:paraId="73495627" w14:textId="77777777" w:rsidR="00980F83" w:rsidRPr="00A46AA2" w:rsidRDefault="00980F83" w:rsidP="003C766C">
            <w:pPr>
              <w:spacing w:after="0" w:line="276" w:lineRule="auto"/>
              <w:rPr>
                <w:rFonts w:ascii="Arial" w:hAnsi="Arial" w:cs="Arial"/>
                <w:sz w:val="22"/>
              </w:rPr>
            </w:pPr>
          </w:p>
        </w:tc>
      </w:tr>
    </w:tbl>
    <w:p w14:paraId="0E6C9F67" w14:textId="77777777" w:rsidR="00980F83" w:rsidRPr="00A46AA2" w:rsidRDefault="00980F83" w:rsidP="00980F83">
      <w:pPr>
        <w:shd w:val="clear" w:color="auto" w:fill="FFFFFF"/>
        <w:ind w:left="4956" w:right="423"/>
        <w:rPr>
          <w:rFonts w:ascii="Arial" w:hAnsi="Arial" w:cs="Arial"/>
          <w:color w:val="000000"/>
          <w:sz w:val="22"/>
        </w:rPr>
      </w:pPr>
    </w:p>
    <w:p w14:paraId="782BE883" w14:textId="77777777" w:rsidR="00980F83" w:rsidRPr="00A46AA2" w:rsidRDefault="00980F83" w:rsidP="00980F83">
      <w:pPr>
        <w:shd w:val="clear" w:color="auto" w:fill="FFFFFF"/>
        <w:ind w:right="423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sz w:val="22"/>
        </w:rPr>
        <w:t>Oczekiwane w</w:t>
      </w:r>
      <w:r w:rsidRPr="00A46AA2">
        <w:rPr>
          <w:rFonts w:ascii="Arial" w:hAnsi="Arial" w:cs="Arial"/>
          <w:sz w:val="22"/>
        </w:rPr>
        <w:t>ymagani</w:t>
      </w:r>
      <w:r>
        <w:rPr>
          <w:rFonts w:ascii="Arial" w:hAnsi="Arial" w:cs="Arial"/>
          <w:sz w:val="22"/>
        </w:rPr>
        <w:t>a</w:t>
      </w:r>
      <w:r w:rsidRPr="00A46AA2">
        <w:rPr>
          <w:rFonts w:ascii="Arial" w:hAnsi="Arial" w:cs="Arial"/>
          <w:sz w:val="22"/>
        </w:rPr>
        <w:t xml:space="preserve"> dot</w:t>
      </w:r>
      <w:r>
        <w:rPr>
          <w:rFonts w:ascii="Arial" w:hAnsi="Arial" w:cs="Arial"/>
          <w:sz w:val="22"/>
        </w:rPr>
        <w:t>yczące</w:t>
      </w:r>
      <w:r w:rsidRPr="00A46AA2">
        <w:rPr>
          <w:rFonts w:ascii="Arial" w:hAnsi="Arial" w:cs="Arial"/>
          <w:sz w:val="22"/>
        </w:rPr>
        <w:t xml:space="preserve"> kompetencji personelu został</w:t>
      </w:r>
      <w:r>
        <w:rPr>
          <w:rFonts w:ascii="Arial" w:hAnsi="Arial" w:cs="Arial"/>
          <w:sz w:val="22"/>
        </w:rPr>
        <w:t xml:space="preserve">y </w:t>
      </w:r>
      <w:r w:rsidRPr="00A46AA2">
        <w:rPr>
          <w:rFonts w:ascii="Arial" w:hAnsi="Arial" w:cs="Arial"/>
          <w:sz w:val="22"/>
        </w:rPr>
        <w:t xml:space="preserve">opisane </w:t>
      </w:r>
      <w:r>
        <w:rPr>
          <w:rFonts w:ascii="Arial" w:hAnsi="Arial" w:cs="Arial"/>
          <w:sz w:val="22"/>
        </w:rPr>
        <w:t>poniżej, na 2. stronie załącznika.</w:t>
      </w:r>
    </w:p>
    <w:p w14:paraId="4783EF56" w14:textId="77777777" w:rsidR="00980F83" w:rsidRPr="00A46AA2" w:rsidRDefault="00980F83" w:rsidP="00980F83">
      <w:pPr>
        <w:shd w:val="clear" w:color="auto" w:fill="FFFFFF"/>
        <w:ind w:right="423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Równocześnie wyrażam gotowość do </w:t>
      </w:r>
      <w:r w:rsidRPr="00A46AA2">
        <w:rPr>
          <w:rFonts w:ascii="Arial" w:hAnsi="Arial" w:cs="Arial"/>
          <w:color w:val="000000"/>
          <w:sz w:val="22"/>
        </w:rPr>
        <w:t xml:space="preserve">potwierdzenia kompetencji osób wykazanych w zestawieniu </w:t>
      </w:r>
      <w:r>
        <w:rPr>
          <w:rFonts w:ascii="Arial" w:hAnsi="Arial" w:cs="Arial"/>
          <w:color w:val="000000"/>
          <w:sz w:val="22"/>
        </w:rPr>
        <w:t>poprzez przedstawienie dodatkowych dokumentów na żądanie Zamawiającego.</w:t>
      </w:r>
    </w:p>
    <w:p w14:paraId="2B8198ED" w14:textId="77777777" w:rsidR="00980F83" w:rsidRPr="00A46AA2" w:rsidRDefault="00980F83" w:rsidP="00980F83">
      <w:pPr>
        <w:shd w:val="clear" w:color="auto" w:fill="FFFFFF"/>
        <w:ind w:right="423"/>
        <w:rPr>
          <w:rFonts w:ascii="Arial" w:hAnsi="Arial" w:cs="Arial"/>
          <w:color w:val="000000"/>
          <w:sz w:val="22"/>
        </w:rPr>
      </w:pPr>
    </w:p>
    <w:p w14:paraId="25D4780B" w14:textId="77777777" w:rsidR="00980F83" w:rsidRPr="00A46AA2" w:rsidRDefault="00980F83" w:rsidP="00980F83">
      <w:pPr>
        <w:shd w:val="clear" w:color="auto" w:fill="FFFFFF"/>
        <w:ind w:right="423"/>
        <w:rPr>
          <w:rFonts w:ascii="Arial" w:hAnsi="Arial" w:cs="Arial"/>
          <w:color w:val="000000"/>
          <w:sz w:val="22"/>
        </w:rPr>
      </w:pPr>
    </w:p>
    <w:p w14:paraId="630DFD75" w14:textId="77777777" w:rsidR="00980F83" w:rsidRPr="00A46AA2" w:rsidRDefault="00980F83" w:rsidP="00980F83">
      <w:pPr>
        <w:shd w:val="clear" w:color="auto" w:fill="FFFFFF"/>
        <w:ind w:right="423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…..</w:t>
      </w:r>
      <w:r w:rsidRPr="00A46AA2">
        <w:rPr>
          <w:rFonts w:ascii="Arial" w:hAnsi="Arial" w:cs="Arial"/>
          <w:color w:val="000000"/>
          <w:sz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</w:rPr>
        <w:t>……...</w:t>
      </w:r>
    </w:p>
    <w:p w14:paraId="2AC16BF0" w14:textId="77777777" w:rsidR="00980F83" w:rsidRPr="00A46AA2" w:rsidRDefault="00980F83" w:rsidP="00980F83">
      <w:pPr>
        <w:pStyle w:val="Zwykytekst"/>
        <w:ind w:left="357"/>
        <w:rPr>
          <w:rFonts w:ascii="Arial" w:hAnsi="Arial" w:cs="Arial"/>
          <w:i/>
          <w:iCs/>
          <w:sz w:val="22"/>
          <w:szCs w:val="22"/>
        </w:rPr>
      </w:pPr>
      <w:r w:rsidRPr="00A46AA2">
        <w:rPr>
          <w:rFonts w:ascii="Arial" w:hAnsi="Arial" w:cs="Arial"/>
          <w:i/>
          <w:sz w:val="22"/>
          <w:szCs w:val="22"/>
        </w:rPr>
        <w:t xml:space="preserve">podpis </w:t>
      </w:r>
      <w:r w:rsidRPr="00A46AA2">
        <w:rPr>
          <w:rFonts w:ascii="Arial" w:hAnsi="Arial" w:cs="Arial"/>
          <w:i/>
          <w:iCs/>
          <w:sz w:val="22"/>
          <w:szCs w:val="22"/>
        </w:rPr>
        <w:t xml:space="preserve">osoby </w:t>
      </w:r>
      <w:r>
        <w:rPr>
          <w:rFonts w:ascii="Arial" w:hAnsi="Arial" w:cs="Arial"/>
          <w:i/>
          <w:iCs/>
          <w:sz w:val="22"/>
          <w:szCs w:val="22"/>
        </w:rPr>
        <w:t xml:space="preserve">składającej ofertę, </w:t>
      </w:r>
      <w:r w:rsidRPr="00A46AA2">
        <w:rPr>
          <w:rFonts w:ascii="Arial" w:hAnsi="Arial" w:cs="Arial"/>
          <w:i/>
          <w:iCs/>
          <w:sz w:val="22"/>
          <w:szCs w:val="22"/>
        </w:rPr>
        <w:t>uprawnionej do reprezentowania Oferenta</w:t>
      </w:r>
    </w:p>
    <w:p w14:paraId="5956A862" w14:textId="77777777" w:rsidR="00980F83" w:rsidRPr="00A46AA2" w:rsidRDefault="00980F83" w:rsidP="00980F83">
      <w:pPr>
        <w:pStyle w:val="Zwykytekst"/>
        <w:ind w:left="3540" w:firstLine="708"/>
        <w:jc w:val="right"/>
        <w:rPr>
          <w:rFonts w:ascii="Arial" w:hAnsi="Arial" w:cs="Arial"/>
          <w:i/>
          <w:iCs/>
          <w:sz w:val="22"/>
          <w:szCs w:val="22"/>
        </w:rPr>
      </w:pPr>
    </w:p>
    <w:p w14:paraId="6C869B67" w14:textId="77777777" w:rsidR="00980F83" w:rsidRPr="00A46AA2" w:rsidRDefault="00980F83" w:rsidP="00980F83">
      <w:pPr>
        <w:jc w:val="left"/>
        <w:rPr>
          <w:rFonts w:ascii="Arial" w:eastAsia="Calibri" w:hAnsi="Arial" w:cs="Arial"/>
          <w:i/>
          <w:iCs/>
          <w:sz w:val="22"/>
        </w:rPr>
      </w:pPr>
      <w:r w:rsidRPr="00A46AA2">
        <w:rPr>
          <w:rFonts w:ascii="Arial" w:hAnsi="Arial" w:cs="Arial"/>
          <w:i/>
          <w:iCs/>
          <w:sz w:val="22"/>
        </w:rPr>
        <w:br w:type="page"/>
      </w:r>
    </w:p>
    <w:p w14:paraId="0304BC87" w14:textId="77777777" w:rsidR="00980F83" w:rsidRPr="00DA1B42" w:rsidRDefault="00980F83" w:rsidP="00980F83">
      <w:pPr>
        <w:pStyle w:val="Zwykytekst"/>
        <w:spacing w:before="0" w:after="0" w:line="259" w:lineRule="auto"/>
        <w:ind w:left="0" w:firstLine="0"/>
        <w:jc w:val="left"/>
        <w:rPr>
          <w:rFonts w:ascii="Arial" w:hAnsi="Arial" w:cs="Arial"/>
          <w:b/>
          <w:bCs/>
          <w:iCs/>
          <w:sz w:val="22"/>
          <w:szCs w:val="22"/>
        </w:rPr>
      </w:pPr>
      <w:r w:rsidRPr="00DA1B42">
        <w:rPr>
          <w:rFonts w:ascii="Arial" w:hAnsi="Arial" w:cs="Arial"/>
          <w:b/>
          <w:bCs/>
          <w:iCs/>
          <w:sz w:val="22"/>
          <w:szCs w:val="22"/>
        </w:rPr>
        <w:lastRenderedPageBreak/>
        <w:t>Opis preferowanych kompetencji:</w:t>
      </w:r>
    </w:p>
    <w:p w14:paraId="67C12F21" w14:textId="77777777" w:rsidR="00980F83" w:rsidRPr="00DA1B42" w:rsidRDefault="00980F83" w:rsidP="00980F83">
      <w:pPr>
        <w:pStyle w:val="Zwykytekst"/>
        <w:spacing w:before="0" w:after="0" w:line="259" w:lineRule="auto"/>
        <w:ind w:left="0" w:firstLine="0"/>
        <w:jc w:val="left"/>
        <w:rPr>
          <w:rFonts w:ascii="Arial" w:hAnsi="Arial" w:cs="Arial"/>
          <w:iCs/>
          <w:sz w:val="22"/>
          <w:szCs w:val="22"/>
        </w:rPr>
      </w:pPr>
    </w:p>
    <w:p w14:paraId="7939E5A5" w14:textId="77777777" w:rsidR="00980F83" w:rsidRPr="00DA1B42" w:rsidRDefault="00980F83" w:rsidP="00980F83">
      <w:pPr>
        <w:pStyle w:val="Zwykytekst"/>
        <w:numPr>
          <w:ilvl w:val="0"/>
          <w:numId w:val="33"/>
        </w:numPr>
        <w:spacing w:before="0" w:after="0" w:line="259" w:lineRule="auto"/>
        <w:jc w:val="left"/>
        <w:rPr>
          <w:rFonts w:ascii="Arial" w:hAnsi="Arial" w:cs="Arial"/>
          <w:b/>
          <w:bCs/>
          <w:iCs/>
          <w:sz w:val="22"/>
          <w:szCs w:val="22"/>
        </w:rPr>
      </w:pPr>
      <w:r w:rsidRPr="00DA1B42">
        <w:rPr>
          <w:rFonts w:ascii="Arial" w:hAnsi="Arial" w:cs="Arial"/>
          <w:b/>
          <w:bCs/>
          <w:iCs/>
          <w:sz w:val="22"/>
          <w:szCs w:val="22"/>
        </w:rPr>
        <w:t>Kompetencje techniczne (kluczowe):</w:t>
      </w:r>
    </w:p>
    <w:p w14:paraId="3D2BE7EC" w14:textId="25BF5762" w:rsidR="00980F83" w:rsidRPr="00DA1B42" w:rsidRDefault="00980F83" w:rsidP="00980F83">
      <w:pPr>
        <w:pStyle w:val="Zwykytekst"/>
        <w:numPr>
          <w:ilvl w:val="1"/>
          <w:numId w:val="33"/>
        </w:numPr>
        <w:spacing w:before="0" w:after="0" w:line="259" w:lineRule="auto"/>
        <w:jc w:val="left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Bardzo dobra znajomość platformy, której dotyczy oferta</w:t>
      </w:r>
      <w:r w:rsidR="00EA6688">
        <w:rPr>
          <w:rFonts w:ascii="Arial" w:hAnsi="Arial" w:cs="Arial"/>
          <w:iCs/>
          <w:sz w:val="22"/>
          <w:szCs w:val="22"/>
        </w:rPr>
        <w:t xml:space="preserve"> – PrestaShop.</w:t>
      </w:r>
    </w:p>
    <w:p w14:paraId="586D21AC" w14:textId="77777777" w:rsidR="00980F83" w:rsidRPr="00DA1B42" w:rsidRDefault="00980F83" w:rsidP="00980F83">
      <w:pPr>
        <w:pStyle w:val="Zwykytekst"/>
        <w:numPr>
          <w:ilvl w:val="1"/>
          <w:numId w:val="33"/>
        </w:numPr>
        <w:spacing w:before="0" w:after="0" w:line="259" w:lineRule="auto"/>
        <w:jc w:val="left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Rozumienie architektury platform (hooki, eventy, lifecycle pluginów)</w:t>
      </w:r>
    </w:p>
    <w:p w14:paraId="6DB1B4A0" w14:textId="77777777" w:rsidR="00980F83" w:rsidRPr="00DA1B42" w:rsidRDefault="00980F83" w:rsidP="00980F83">
      <w:pPr>
        <w:pStyle w:val="Zwykytekst"/>
        <w:numPr>
          <w:ilvl w:val="1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Znajomość:</w:t>
      </w:r>
    </w:p>
    <w:p w14:paraId="556B429A" w14:textId="77777777" w:rsidR="00980F83" w:rsidRPr="00DA1B42" w:rsidRDefault="00980F83" w:rsidP="00980F83">
      <w:pPr>
        <w:pStyle w:val="Zwykytekst"/>
        <w:numPr>
          <w:ilvl w:val="2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PHP (w przypadku WooCommerce/Magento/PrestaShop)</w:t>
      </w:r>
    </w:p>
    <w:p w14:paraId="0EE6FE1E" w14:textId="77777777" w:rsidR="00980F83" w:rsidRPr="00DA1B42" w:rsidRDefault="00980F83" w:rsidP="00980F83">
      <w:pPr>
        <w:pStyle w:val="Zwykytekst"/>
        <w:numPr>
          <w:ilvl w:val="2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JavaScript / TypeScript (frontend, integracje)</w:t>
      </w:r>
    </w:p>
    <w:p w14:paraId="4EAF7527" w14:textId="77777777" w:rsidR="00980F83" w:rsidRPr="00DA1B42" w:rsidRDefault="00980F83" w:rsidP="00980F83">
      <w:pPr>
        <w:pStyle w:val="Zwykytekst"/>
        <w:numPr>
          <w:ilvl w:val="2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HTML / CSS</w:t>
      </w:r>
    </w:p>
    <w:p w14:paraId="3C2E321C" w14:textId="77777777" w:rsidR="00980F83" w:rsidRPr="00DA1B42" w:rsidRDefault="00980F83" w:rsidP="00980F83">
      <w:pPr>
        <w:pStyle w:val="Zwykytekst"/>
        <w:numPr>
          <w:ilvl w:val="2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SQL / bazy danych (MySQL / MariaDB)</w:t>
      </w:r>
    </w:p>
    <w:p w14:paraId="534526F3" w14:textId="77777777" w:rsidR="00980F83" w:rsidRPr="00DA1B42" w:rsidRDefault="00980F83" w:rsidP="00980F83">
      <w:pPr>
        <w:pStyle w:val="Zwykytekst"/>
        <w:numPr>
          <w:ilvl w:val="2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REST API / Webhooks</w:t>
      </w:r>
    </w:p>
    <w:p w14:paraId="1EF41CC2" w14:textId="77777777" w:rsidR="00980F83" w:rsidRPr="00DA1B42" w:rsidRDefault="00980F83" w:rsidP="00980F83">
      <w:pPr>
        <w:pStyle w:val="Zwykytekst"/>
        <w:numPr>
          <w:ilvl w:val="2"/>
          <w:numId w:val="33"/>
        </w:numPr>
        <w:spacing w:before="0" w:after="0" w:line="259" w:lineRule="auto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Podstawy bezpieczeństwa aplikacji webowych</w:t>
      </w:r>
    </w:p>
    <w:p w14:paraId="16000835" w14:textId="77777777" w:rsidR="00980F83" w:rsidRPr="00DA1B42" w:rsidRDefault="00980F83" w:rsidP="00980F83">
      <w:pPr>
        <w:pStyle w:val="Zwykytekst"/>
        <w:numPr>
          <w:ilvl w:val="1"/>
          <w:numId w:val="33"/>
        </w:numPr>
        <w:spacing w:before="0" w:after="0" w:line="259" w:lineRule="auto"/>
        <w:jc w:val="left"/>
        <w:rPr>
          <w:rFonts w:ascii="Arial" w:hAnsi="Arial" w:cs="Arial"/>
          <w:iCs/>
          <w:sz w:val="22"/>
          <w:szCs w:val="22"/>
        </w:rPr>
      </w:pPr>
      <w:r w:rsidRPr="00DA1B42">
        <w:rPr>
          <w:rFonts w:ascii="Arial" w:hAnsi="Arial" w:cs="Arial"/>
          <w:iCs/>
          <w:sz w:val="22"/>
          <w:szCs w:val="22"/>
        </w:rPr>
        <w:t>Zarządzanie kodem i środowiskami:</w:t>
      </w:r>
    </w:p>
    <w:p w14:paraId="1A47A8E8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Git (branching, pull requesty, rollback)</w:t>
      </w:r>
    </w:p>
    <w:p w14:paraId="4A2782FB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Praca na środowiskach: DEV / TEST / PROD</w:t>
      </w:r>
    </w:p>
    <w:p w14:paraId="68D8A196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Aktualizacje zależności i kompatybilności wersji</w:t>
      </w:r>
    </w:p>
    <w:p w14:paraId="59BBDF7E" w14:textId="77777777" w:rsidR="00980F83" w:rsidRPr="00DA1B42" w:rsidRDefault="00980F83" w:rsidP="00980F83">
      <w:pPr>
        <w:pStyle w:val="Akapitzlist"/>
        <w:spacing w:after="0" w:line="259" w:lineRule="auto"/>
        <w:ind w:left="708"/>
        <w:jc w:val="left"/>
        <w:rPr>
          <w:rFonts w:ascii="Arial" w:hAnsi="Arial" w:cs="Arial"/>
          <w:iCs/>
          <w:sz w:val="22"/>
        </w:rPr>
      </w:pPr>
    </w:p>
    <w:p w14:paraId="1779C31C" w14:textId="77777777" w:rsidR="00980F83" w:rsidRPr="00DA1B42" w:rsidRDefault="00980F83" w:rsidP="00980F83">
      <w:pPr>
        <w:pStyle w:val="Akapitzlist"/>
        <w:numPr>
          <w:ilvl w:val="0"/>
          <w:numId w:val="33"/>
        </w:numPr>
        <w:spacing w:after="0" w:line="259" w:lineRule="auto"/>
        <w:jc w:val="left"/>
        <w:rPr>
          <w:rFonts w:ascii="Arial" w:hAnsi="Arial" w:cs="Arial"/>
          <w:b/>
          <w:bCs/>
          <w:iCs/>
          <w:sz w:val="22"/>
        </w:rPr>
      </w:pPr>
      <w:r w:rsidRPr="00DA1B42">
        <w:rPr>
          <w:rFonts w:ascii="Arial" w:hAnsi="Arial" w:cs="Arial"/>
          <w:b/>
          <w:bCs/>
          <w:iCs/>
          <w:sz w:val="22"/>
        </w:rPr>
        <w:t>Kompetencje w zakresie utrzymania i wsparcia:</w:t>
      </w:r>
    </w:p>
    <w:p w14:paraId="353ED6F3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Utrzymanie ciągłości działania</w:t>
      </w:r>
    </w:p>
    <w:p w14:paraId="46C8F095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Monitorowanie działania wtyczek po aktualizacjach platformy</w:t>
      </w:r>
    </w:p>
    <w:p w14:paraId="25C268D6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Szybka reakcja na błędy krytyczne (blokada koszyka, płatności, wysyłki)</w:t>
      </w:r>
    </w:p>
    <w:p w14:paraId="2E3C9204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Umiejętność diagnozy problemów produkcyjnych (logi, stack trace, konflikty)</w:t>
      </w:r>
    </w:p>
    <w:p w14:paraId="64BA66BD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Aktualizacje i kompatybilność</w:t>
      </w:r>
    </w:p>
    <w:p w14:paraId="5E043ED8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Dostosowywanie wtyczek do nowych wersji (platformy e-commerce, PHP / JS, integracji zewnętrznych,</w:t>
      </w:r>
    </w:p>
    <w:p w14:paraId="63EBCAAB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Testy regresji po aktualizacjach</w:t>
      </w:r>
    </w:p>
    <w:p w14:paraId="67CAF908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Bezpieczeństwo</w:t>
      </w:r>
    </w:p>
    <w:p w14:paraId="70C08BDC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Identyfikacja podatności</w:t>
      </w:r>
    </w:p>
    <w:p w14:paraId="25C25C9A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Wdrażanie poprawek bezpieczeństwa</w:t>
      </w:r>
    </w:p>
    <w:p w14:paraId="2C674628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Reagowanie na incydenty (np. błędy po włamaniu, exploitach)</w:t>
      </w:r>
    </w:p>
    <w:p w14:paraId="10FB2794" w14:textId="77777777" w:rsidR="00980F83" w:rsidRPr="00DA1B42" w:rsidRDefault="00980F83" w:rsidP="00980F83">
      <w:pPr>
        <w:pStyle w:val="Akapitzlist"/>
        <w:spacing w:after="0" w:line="259" w:lineRule="auto"/>
        <w:ind w:left="708"/>
        <w:rPr>
          <w:rFonts w:ascii="Arial" w:hAnsi="Arial" w:cs="Arial"/>
          <w:iCs/>
          <w:sz w:val="22"/>
        </w:rPr>
      </w:pPr>
    </w:p>
    <w:p w14:paraId="0E2A1157" w14:textId="77777777" w:rsidR="00980F83" w:rsidRPr="00DA1B42" w:rsidRDefault="00980F83" w:rsidP="00980F83">
      <w:pPr>
        <w:pStyle w:val="Akapitzlist"/>
        <w:numPr>
          <w:ilvl w:val="0"/>
          <w:numId w:val="33"/>
        </w:numPr>
        <w:spacing w:after="0" w:line="259" w:lineRule="auto"/>
        <w:jc w:val="left"/>
        <w:rPr>
          <w:rFonts w:ascii="Arial" w:hAnsi="Arial" w:cs="Arial"/>
          <w:b/>
          <w:bCs/>
          <w:iCs/>
          <w:sz w:val="22"/>
        </w:rPr>
      </w:pPr>
      <w:r w:rsidRPr="00DA1B42">
        <w:rPr>
          <w:rFonts w:ascii="Arial" w:hAnsi="Arial" w:cs="Arial"/>
          <w:b/>
          <w:bCs/>
          <w:iCs/>
          <w:sz w:val="22"/>
        </w:rPr>
        <w:t>Kompetencje jakościowe i procesowe:</w:t>
      </w:r>
    </w:p>
    <w:p w14:paraId="7EE7EF66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Testowanie</w:t>
      </w:r>
    </w:p>
    <w:p w14:paraId="22D8101F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Testy funkcjonalne wtyczek</w:t>
      </w:r>
    </w:p>
    <w:p w14:paraId="55EF36AC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Testy scenariuszy krytycznych (checkout, płatność, generowanie dokumentów)</w:t>
      </w:r>
    </w:p>
    <w:p w14:paraId="55115447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Testy kompatybilności z innymi popularnymi wtyczkami</w:t>
      </w:r>
    </w:p>
    <w:p w14:paraId="14DB01EF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Dokumentacja</w:t>
      </w:r>
    </w:p>
    <w:p w14:paraId="30E5F502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Tworzenie i aktualizacja dokumentacji technicznej</w:t>
      </w:r>
    </w:p>
    <w:p w14:paraId="00F516A3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Opisy zmian (changelog)</w:t>
      </w:r>
    </w:p>
    <w:p w14:paraId="55721493" w14:textId="77777777" w:rsidR="00980F83" w:rsidRPr="00DA1B42" w:rsidRDefault="00980F83" w:rsidP="00980F83">
      <w:pPr>
        <w:pStyle w:val="Akapitzlist"/>
        <w:numPr>
          <w:ilvl w:val="2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- Instrukcje wdrożeniowe i rollback</w:t>
      </w:r>
    </w:p>
    <w:p w14:paraId="148C2F70" w14:textId="77777777" w:rsidR="00980F83" w:rsidRPr="00DA1B42" w:rsidRDefault="00980F83" w:rsidP="00980F83">
      <w:pPr>
        <w:spacing w:after="0" w:line="259" w:lineRule="auto"/>
        <w:ind w:left="708"/>
        <w:jc w:val="left"/>
        <w:rPr>
          <w:rFonts w:ascii="Arial" w:hAnsi="Arial" w:cs="Arial"/>
          <w:iCs/>
          <w:sz w:val="22"/>
        </w:rPr>
      </w:pPr>
    </w:p>
    <w:p w14:paraId="61048712" w14:textId="77777777" w:rsidR="00980F83" w:rsidRPr="00DA1B42" w:rsidRDefault="00980F83" w:rsidP="00980F83">
      <w:pPr>
        <w:pStyle w:val="Akapitzlist"/>
        <w:numPr>
          <w:ilvl w:val="0"/>
          <w:numId w:val="33"/>
        </w:numPr>
        <w:spacing w:after="0" w:line="259" w:lineRule="auto"/>
        <w:jc w:val="left"/>
        <w:rPr>
          <w:rFonts w:ascii="Arial" w:hAnsi="Arial" w:cs="Arial"/>
          <w:b/>
          <w:bCs/>
          <w:iCs/>
          <w:sz w:val="22"/>
        </w:rPr>
      </w:pPr>
      <w:r w:rsidRPr="00DA1B42">
        <w:rPr>
          <w:rFonts w:ascii="Arial" w:hAnsi="Arial" w:cs="Arial"/>
          <w:b/>
          <w:bCs/>
          <w:iCs/>
          <w:sz w:val="22"/>
        </w:rPr>
        <w:t>Doświadczenie i kwalifikacje:</w:t>
      </w:r>
    </w:p>
    <w:p w14:paraId="05BE9DE7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Minimum 2 lata doświadczenia w pracy z platformami e-commerce</w:t>
      </w:r>
    </w:p>
    <w:p w14:paraId="7CBC4AA8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Doświadczenie w utrzymaniu systemów produkcyjnych</w:t>
      </w:r>
    </w:p>
    <w:p w14:paraId="5E890185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Praca z realnymi sklepami o ruchu produkcyjnym</w:t>
      </w:r>
    </w:p>
    <w:p w14:paraId="490C3A23" w14:textId="77777777" w:rsidR="00980F83" w:rsidRPr="00DA1B42" w:rsidRDefault="00980F83" w:rsidP="00980F83">
      <w:pPr>
        <w:pStyle w:val="Akapitzlist"/>
        <w:numPr>
          <w:ilvl w:val="1"/>
          <w:numId w:val="33"/>
        </w:numPr>
        <w:spacing w:after="0" w:line="259" w:lineRule="auto"/>
        <w:jc w:val="left"/>
        <w:rPr>
          <w:rFonts w:ascii="Arial" w:hAnsi="Arial" w:cs="Arial"/>
          <w:iCs/>
          <w:sz w:val="22"/>
        </w:rPr>
      </w:pPr>
      <w:r w:rsidRPr="00DA1B42">
        <w:rPr>
          <w:rFonts w:ascii="Arial" w:hAnsi="Arial" w:cs="Arial"/>
          <w:iCs/>
          <w:sz w:val="22"/>
        </w:rPr>
        <w:t>Referencje lub portfolio wdrożeń / utrzymania</w:t>
      </w:r>
    </w:p>
    <w:p w14:paraId="54599F94" w14:textId="5687BAE7" w:rsidR="00E90D77" w:rsidRPr="0093692B" w:rsidRDefault="00E90D77" w:rsidP="00CA7A16">
      <w:pPr>
        <w:pStyle w:val="Bezodstpw"/>
        <w:spacing w:after="0" w:line="259" w:lineRule="auto"/>
        <w:jc w:val="right"/>
        <w:rPr>
          <w:color w:val="auto"/>
        </w:rPr>
      </w:pPr>
    </w:p>
    <w:sectPr w:rsidR="00E90D77" w:rsidRPr="0093692B" w:rsidSect="00F2220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2DB4" w14:textId="77777777" w:rsidR="007E6BFC" w:rsidRPr="007E6BFC" w:rsidRDefault="007E6BFC" w:rsidP="007E6BFC">
    <w:pPr>
      <w:spacing w:after="0" w:line="240" w:lineRule="auto"/>
      <w:jc w:val="center"/>
      <w:rPr>
        <w:rFonts w:ascii="Tahoma" w:hAnsi="Tahoma" w:cs="Tahoma"/>
        <w:b/>
        <w:bCs/>
        <w:sz w:val="16"/>
        <w:szCs w:val="16"/>
      </w:rPr>
    </w:pPr>
    <w:r w:rsidRPr="007E6BFC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0C282B69" w14:textId="59466CB1" w:rsidR="007E6BFC" w:rsidRPr="007E6BFC" w:rsidRDefault="007E6BFC" w:rsidP="007E6BFC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7E6BFC">
      <w:rPr>
        <w:rFonts w:ascii="Tahoma" w:hAnsi="Tahoma" w:cs="Tahoma"/>
        <w:sz w:val="16"/>
        <w:szCs w:val="16"/>
      </w:rPr>
      <w:t>adres: ul. Annopol 17A, 03-236 Warszawa, posiadająca numer NIP: 5243023989, BDO: 000653755, kapitał zakładowy 45 977 800,00 złotych, wpłacony w całości, wpisana do rejestru przedsiębiorców Krajowego Rejestru Sądowego prowadzonego przez Sąd Rejonowy dla m.st. Warszawy w Warszawie, XIV Wydział Gospodarczy Krajowego Rejestru Sądowego pod numerem KRS 0001142880</w:t>
    </w:r>
    <w:r w:rsidRPr="007E6BFC"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70016" behindDoc="1" locked="1" layoutInCell="0" allowOverlap="1" wp14:anchorId="0FC246FE" wp14:editId="28E0F5E7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513565863" name="Obraz 2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1" descr="Obraz zawierający tekst, wieszak, tłucze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3" r="2"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6BFC">
      <w:rPr>
        <w:rFonts w:ascii="Tahoma" w:hAnsi="Tahoma" w:cs="Tahoma"/>
        <w:sz w:val="16"/>
        <w:szCs w:val="16"/>
      </w:rPr>
      <w:tab/>
    </w:r>
  </w:p>
  <w:p w14:paraId="6973090D" w14:textId="1F4406B6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E5565"/>
    <w:multiLevelType w:val="hybridMultilevel"/>
    <w:tmpl w:val="6576E51A"/>
    <w:lvl w:ilvl="0" w:tplc="975C2CD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BF064B"/>
    <w:multiLevelType w:val="hybridMultilevel"/>
    <w:tmpl w:val="F5683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D17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866D44"/>
    <w:multiLevelType w:val="hybridMultilevel"/>
    <w:tmpl w:val="207A7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F5150"/>
    <w:multiLevelType w:val="hybridMultilevel"/>
    <w:tmpl w:val="43C4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06B7B"/>
    <w:multiLevelType w:val="hybridMultilevel"/>
    <w:tmpl w:val="3C04C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944757">
    <w:abstractNumId w:val="9"/>
  </w:num>
  <w:num w:numId="2" w16cid:durableId="1782989674">
    <w:abstractNumId w:val="8"/>
  </w:num>
  <w:num w:numId="3" w16cid:durableId="2001734874">
    <w:abstractNumId w:val="3"/>
  </w:num>
  <w:num w:numId="4" w16cid:durableId="2014332762">
    <w:abstractNumId w:val="2"/>
  </w:num>
  <w:num w:numId="5" w16cid:durableId="537552345">
    <w:abstractNumId w:val="1"/>
  </w:num>
  <w:num w:numId="6" w16cid:durableId="1028027731">
    <w:abstractNumId w:val="0"/>
  </w:num>
  <w:num w:numId="7" w16cid:durableId="1738476617">
    <w:abstractNumId w:val="7"/>
  </w:num>
  <w:num w:numId="8" w16cid:durableId="1159269985">
    <w:abstractNumId w:val="6"/>
  </w:num>
  <w:num w:numId="9" w16cid:durableId="2132088677">
    <w:abstractNumId w:val="5"/>
  </w:num>
  <w:num w:numId="10" w16cid:durableId="37976532">
    <w:abstractNumId w:val="4"/>
  </w:num>
  <w:num w:numId="11" w16cid:durableId="2008438986">
    <w:abstractNumId w:val="26"/>
  </w:num>
  <w:num w:numId="12" w16cid:durableId="1751148728">
    <w:abstractNumId w:val="12"/>
  </w:num>
  <w:num w:numId="13" w16cid:durableId="1653026247">
    <w:abstractNumId w:val="10"/>
  </w:num>
  <w:num w:numId="14" w16cid:durableId="49811094">
    <w:abstractNumId w:val="20"/>
  </w:num>
  <w:num w:numId="15" w16cid:durableId="187761932">
    <w:abstractNumId w:val="27"/>
  </w:num>
  <w:num w:numId="16" w16cid:durableId="603341720">
    <w:abstractNumId w:val="29"/>
  </w:num>
  <w:num w:numId="17" w16cid:durableId="1343319292">
    <w:abstractNumId w:val="16"/>
  </w:num>
  <w:num w:numId="18" w16cid:durableId="1906600772">
    <w:abstractNumId w:val="30"/>
  </w:num>
  <w:num w:numId="19" w16cid:durableId="1892031635">
    <w:abstractNumId w:val="28"/>
  </w:num>
  <w:num w:numId="20" w16cid:durableId="1108046850">
    <w:abstractNumId w:val="11"/>
  </w:num>
  <w:num w:numId="21" w16cid:durableId="165362159">
    <w:abstractNumId w:val="15"/>
  </w:num>
  <w:num w:numId="22" w16cid:durableId="7950283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120849">
    <w:abstractNumId w:val="17"/>
  </w:num>
  <w:num w:numId="24" w16cid:durableId="1101875839">
    <w:abstractNumId w:val="23"/>
  </w:num>
  <w:num w:numId="25" w16cid:durableId="882137969">
    <w:abstractNumId w:val="24"/>
  </w:num>
  <w:num w:numId="26" w16cid:durableId="291248973">
    <w:abstractNumId w:val="14"/>
  </w:num>
  <w:num w:numId="27" w16cid:durableId="532770608">
    <w:abstractNumId w:val="25"/>
  </w:num>
  <w:num w:numId="28" w16cid:durableId="1671909810">
    <w:abstractNumId w:val="31"/>
  </w:num>
  <w:num w:numId="29" w16cid:durableId="630476845">
    <w:abstractNumId w:val="18"/>
  </w:num>
  <w:num w:numId="30" w16cid:durableId="277110217">
    <w:abstractNumId w:val="22"/>
  </w:num>
  <w:num w:numId="31" w16cid:durableId="1202014869">
    <w:abstractNumId w:val="13"/>
  </w:num>
  <w:num w:numId="32" w16cid:durableId="196281079">
    <w:abstractNumId w:val="32"/>
  </w:num>
  <w:num w:numId="33" w16cid:durableId="23863635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401C"/>
    <w:rsid w:val="00087FF3"/>
    <w:rsid w:val="0009301A"/>
    <w:rsid w:val="000B0755"/>
    <w:rsid w:val="000D3CA7"/>
    <w:rsid w:val="000E6005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4E47"/>
    <w:rsid w:val="001F6786"/>
    <w:rsid w:val="001F6BED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48BE"/>
    <w:rsid w:val="002D745D"/>
    <w:rsid w:val="002E567D"/>
    <w:rsid w:val="002F1BAF"/>
    <w:rsid w:val="002F39DD"/>
    <w:rsid w:val="002F3A4E"/>
    <w:rsid w:val="002F4540"/>
    <w:rsid w:val="002F7017"/>
    <w:rsid w:val="00301E1C"/>
    <w:rsid w:val="00335F9F"/>
    <w:rsid w:val="003446F2"/>
    <w:rsid w:val="00346C00"/>
    <w:rsid w:val="00383FD4"/>
    <w:rsid w:val="003B5849"/>
    <w:rsid w:val="003E4DC3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E1A8A"/>
    <w:rsid w:val="004F5805"/>
    <w:rsid w:val="004F5815"/>
    <w:rsid w:val="0052065D"/>
    <w:rsid w:val="00526CDD"/>
    <w:rsid w:val="005377DC"/>
    <w:rsid w:val="0055460C"/>
    <w:rsid w:val="005C0301"/>
    <w:rsid w:val="005D1495"/>
    <w:rsid w:val="005D7284"/>
    <w:rsid w:val="0060486C"/>
    <w:rsid w:val="00654882"/>
    <w:rsid w:val="00656A9E"/>
    <w:rsid w:val="0066285D"/>
    <w:rsid w:val="00673B10"/>
    <w:rsid w:val="006747BD"/>
    <w:rsid w:val="0068545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16152"/>
    <w:rsid w:val="007303FB"/>
    <w:rsid w:val="0075306F"/>
    <w:rsid w:val="00753597"/>
    <w:rsid w:val="007603E9"/>
    <w:rsid w:val="00782311"/>
    <w:rsid w:val="007B58FC"/>
    <w:rsid w:val="007E6BFC"/>
    <w:rsid w:val="007F0EFC"/>
    <w:rsid w:val="007F1455"/>
    <w:rsid w:val="007F6EB4"/>
    <w:rsid w:val="00805DF6"/>
    <w:rsid w:val="00821F16"/>
    <w:rsid w:val="008301AA"/>
    <w:rsid w:val="00831567"/>
    <w:rsid w:val="0084396A"/>
    <w:rsid w:val="00851BF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692B"/>
    <w:rsid w:val="009436DB"/>
    <w:rsid w:val="00965072"/>
    <w:rsid w:val="00970D51"/>
    <w:rsid w:val="00980F83"/>
    <w:rsid w:val="00983B68"/>
    <w:rsid w:val="009C260C"/>
    <w:rsid w:val="009C2D22"/>
    <w:rsid w:val="009C56EE"/>
    <w:rsid w:val="009D4C4D"/>
    <w:rsid w:val="009D75D3"/>
    <w:rsid w:val="009E4A7E"/>
    <w:rsid w:val="009F5B2B"/>
    <w:rsid w:val="00A02F93"/>
    <w:rsid w:val="00A2585F"/>
    <w:rsid w:val="00A36F46"/>
    <w:rsid w:val="00A448A4"/>
    <w:rsid w:val="00A72BE7"/>
    <w:rsid w:val="00A85D65"/>
    <w:rsid w:val="00A87FFE"/>
    <w:rsid w:val="00AA1576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D21DD"/>
    <w:rsid w:val="00BD4EC3"/>
    <w:rsid w:val="00BD6260"/>
    <w:rsid w:val="00BE1029"/>
    <w:rsid w:val="00BE3CAF"/>
    <w:rsid w:val="00BE7FE9"/>
    <w:rsid w:val="00BF191F"/>
    <w:rsid w:val="00BF55D3"/>
    <w:rsid w:val="00BF6CA1"/>
    <w:rsid w:val="00BF7ECD"/>
    <w:rsid w:val="00C25E6E"/>
    <w:rsid w:val="00C277A7"/>
    <w:rsid w:val="00C52CA6"/>
    <w:rsid w:val="00CA34CF"/>
    <w:rsid w:val="00CA7A16"/>
    <w:rsid w:val="00CC6085"/>
    <w:rsid w:val="00CD3939"/>
    <w:rsid w:val="00CD4C7E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A1B42"/>
    <w:rsid w:val="00DD20FD"/>
    <w:rsid w:val="00DD28E9"/>
    <w:rsid w:val="00DD60D6"/>
    <w:rsid w:val="00DE42E7"/>
    <w:rsid w:val="00DF2DDB"/>
    <w:rsid w:val="00E07D82"/>
    <w:rsid w:val="00E14964"/>
    <w:rsid w:val="00E20A23"/>
    <w:rsid w:val="00E20CD9"/>
    <w:rsid w:val="00E2242E"/>
    <w:rsid w:val="00E23BC8"/>
    <w:rsid w:val="00E25178"/>
    <w:rsid w:val="00E81E48"/>
    <w:rsid w:val="00E86BFC"/>
    <w:rsid w:val="00E86ED1"/>
    <w:rsid w:val="00E873BA"/>
    <w:rsid w:val="00E90D77"/>
    <w:rsid w:val="00EA6688"/>
    <w:rsid w:val="00EC0B65"/>
    <w:rsid w:val="00EE413B"/>
    <w:rsid w:val="00EE493C"/>
    <w:rsid w:val="00EF10ED"/>
    <w:rsid w:val="00EF7AF8"/>
    <w:rsid w:val="00F13DDF"/>
    <w:rsid w:val="00F22202"/>
    <w:rsid w:val="00F37267"/>
    <w:rsid w:val="00F83D65"/>
    <w:rsid w:val="00F97351"/>
    <w:rsid w:val="00FA1E25"/>
    <w:rsid w:val="00FA48BE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93692B"/>
    <w:pPr>
      <w:spacing w:after="60" w:line="252" w:lineRule="auto"/>
      <w:jc w:val="left"/>
    </w:pPr>
    <w:rPr>
      <w:rFonts w:asciiTheme="majorHAnsi" w:hAnsiTheme="majorHAnsi" w:cstheme="majorHAnsi"/>
      <w:sz w:val="18"/>
      <w:szCs w:val="18"/>
    </w:r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93692B"/>
    <w:pPr>
      <w:spacing w:after="0" w:line="280" w:lineRule="exact"/>
      <w:jc w:val="center"/>
    </w:pPr>
    <w:rPr>
      <w:rFonts w:asciiTheme="majorHAnsi" w:hAnsiTheme="majorHAnsi" w:cstheme="majorHAnsi"/>
      <w:sz w:val="18"/>
      <w:szCs w:val="18"/>
    </w:rPr>
  </w:style>
  <w:style w:type="character" w:customStyle="1" w:styleId="PodpisZnak">
    <w:name w:val="Podpis Znak"/>
    <w:basedOn w:val="Domylnaczcionkaakapitu"/>
    <w:link w:val="Podpis"/>
    <w:uiPriority w:val="99"/>
    <w:rsid w:val="0093692B"/>
    <w:rPr>
      <w:rFonts w:asciiTheme="majorHAnsi" w:hAnsiTheme="majorHAnsi" w:cstheme="majorHAnsi"/>
      <w:color w:val="231F2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qFormat/>
    <w:locked/>
    <w:rsid w:val="00036757"/>
    <w:rPr>
      <w:color w:val="231F20"/>
      <w:sz w:val="20"/>
    </w:rPr>
  </w:style>
  <w:style w:type="paragraph" w:styleId="Zwykytekst">
    <w:name w:val="Plain Text"/>
    <w:basedOn w:val="Normalny"/>
    <w:link w:val="ZwykytekstZnak"/>
    <w:unhideWhenUsed/>
    <w:rsid w:val="00980F83"/>
    <w:pPr>
      <w:spacing w:before="120" w:after="120" w:line="240" w:lineRule="auto"/>
      <w:ind w:left="1066" w:hanging="357"/>
    </w:pPr>
    <w:rPr>
      <w:rFonts w:ascii="Verdana" w:eastAsia="Calibri" w:hAnsi="Verdana" w:cs="Times New Roman"/>
      <w:color w:val="auto"/>
      <w:szCs w:val="21"/>
    </w:rPr>
  </w:style>
  <w:style w:type="character" w:customStyle="1" w:styleId="ZwykytekstZnak">
    <w:name w:val="Zwykły tekst Znak"/>
    <w:basedOn w:val="Domylnaczcionkaakapitu"/>
    <w:link w:val="Zwykytekst"/>
    <w:rsid w:val="00980F83"/>
    <w:rPr>
      <w:rFonts w:ascii="Verdana" w:eastAsia="Calibri" w:hAnsi="Verdana" w:cs="Times New Roman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4</TotalTime>
  <Pages>2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Wochniak Izabela</cp:lastModifiedBy>
  <cp:revision>7</cp:revision>
  <cp:lastPrinted>2021-09-23T11:47:00Z</cp:lastPrinted>
  <dcterms:created xsi:type="dcterms:W3CDTF">2026-01-02T12:39:00Z</dcterms:created>
  <dcterms:modified xsi:type="dcterms:W3CDTF">2026-03-05T12:34:00Z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